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8DD94" w14:textId="58143293" w:rsidR="003A3559" w:rsidRPr="00522D49" w:rsidRDefault="003A3559" w:rsidP="003A355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E15992" w:rsidRPr="00E15992">
        <w:rPr>
          <w:rFonts w:ascii="Arial" w:eastAsiaTheme="minorEastAsia" w:hAnsi="Arial" w:cs="Arial"/>
          <w:b/>
          <w:sz w:val="24"/>
          <w:szCs w:val="24"/>
          <w:lang w:eastAsia="zh-CN"/>
        </w:rPr>
        <w:t>R4-2508260</w:t>
      </w:r>
    </w:p>
    <w:p w14:paraId="5C9960DD" w14:textId="77777777" w:rsidR="003A3559" w:rsidRPr="000672F3" w:rsidRDefault="003A3559" w:rsidP="003A355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/>
          <w:b/>
          <w:sz w:val="24"/>
          <w:lang w:val="en-US" w:eastAsia="sv-SE"/>
        </w:rPr>
      </w:pPr>
      <w:r w:rsidRPr="000672F3">
        <w:rPr>
          <w:rFonts w:ascii="Arial" w:hAnsi="Arial"/>
          <w:b/>
          <w:sz w:val="24"/>
          <w:lang w:val="en-US" w:eastAsia="sv-SE"/>
        </w:rPr>
        <w:t>Malta, MT, 19</w:t>
      </w:r>
      <w:r w:rsidRPr="000672F3">
        <w:rPr>
          <w:rFonts w:ascii="Arial" w:hAnsi="Arial"/>
          <w:b/>
          <w:sz w:val="24"/>
          <w:vertAlign w:val="superscript"/>
          <w:lang w:val="en-US" w:eastAsia="sv-SE"/>
        </w:rPr>
        <w:t>th</w:t>
      </w:r>
      <w:r w:rsidRPr="000672F3">
        <w:rPr>
          <w:rFonts w:ascii="Arial" w:hAnsi="Arial"/>
          <w:b/>
          <w:sz w:val="24"/>
          <w:lang w:val="en-US" w:eastAsia="sv-SE"/>
        </w:rPr>
        <w:t xml:space="preserve"> – 23</w:t>
      </w:r>
      <w:r w:rsidRPr="000672F3">
        <w:rPr>
          <w:rFonts w:ascii="Arial" w:hAnsi="Arial"/>
          <w:b/>
          <w:sz w:val="24"/>
          <w:vertAlign w:val="superscript"/>
          <w:lang w:val="en-US" w:eastAsia="sv-SE"/>
        </w:rPr>
        <w:t>rd</w:t>
      </w:r>
      <w:r w:rsidRPr="000672F3">
        <w:rPr>
          <w:rFonts w:ascii="Arial" w:hAnsi="Arial"/>
          <w:b/>
          <w:sz w:val="24"/>
          <w:lang w:val="en-US" w:eastAsia="sv-SE"/>
        </w:rPr>
        <w:t xml:space="preserve"> May, 2025</w:t>
      </w:r>
    </w:p>
    <w:p w14:paraId="5C55AF89" w14:textId="77777777" w:rsidR="002B4BD4" w:rsidRPr="003A3559" w:rsidRDefault="002B4BD4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 w:cs="Arial"/>
          <w:b/>
          <w:sz w:val="24"/>
          <w:lang w:val="en-US" w:eastAsia="zh-CN"/>
        </w:rPr>
      </w:pPr>
    </w:p>
    <w:p w14:paraId="70242050" w14:textId="77777777" w:rsidR="003A3559" w:rsidRPr="00CD11F6" w:rsidRDefault="003A3559" w:rsidP="003A355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CD11F6">
        <w:rPr>
          <w:rFonts w:ascii="Arial" w:eastAsia="MS Mincho" w:hAnsi="Arial" w:cs="Arial"/>
          <w:b/>
          <w:sz w:val="22"/>
          <w:lang w:val="pt-BR"/>
        </w:rPr>
        <w:t>Agenda item:</w:t>
      </w:r>
      <w:r w:rsidRPr="00CD11F6">
        <w:rPr>
          <w:rFonts w:ascii="Arial" w:eastAsia="MS Mincho" w:hAnsi="Arial" w:cs="Arial"/>
          <w:b/>
          <w:sz w:val="22"/>
          <w:lang w:val="pt-BR"/>
        </w:rPr>
        <w:tab/>
      </w:r>
      <w:r w:rsidRPr="00CD11F6">
        <w:rPr>
          <w:rFonts w:ascii="Arial" w:eastAsia="MS Mincho" w:hAnsi="Arial" w:cs="Arial"/>
          <w:b/>
          <w:sz w:val="22"/>
          <w:lang w:val="pt-BR" w:eastAsia="ja-JP"/>
        </w:rPr>
        <w:tab/>
      </w:r>
      <w:r w:rsidRPr="00CD11F6">
        <w:rPr>
          <w:rFonts w:ascii="Arial" w:eastAsia="MS Mincho" w:hAnsi="Arial" w:cs="Arial"/>
          <w:b/>
          <w:sz w:val="22"/>
          <w:lang w:val="pt-BR" w:eastAsia="ja-JP"/>
        </w:rPr>
        <w:tab/>
      </w:r>
      <w:r w:rsidRPr="00CD11F6">
        <w:rPr>
          <w:rFonts w:ascii="Arial" w:eastAsiaTheme="minorEastAsia" w:hAnsi="Arial" w:cs="Arial"/>
          <w:sz w:val="22"/>
          <w:lang w:eastAsia="zh-CN"/>
        </w:rPr>
        <w:t>7.8.1</w:t>
      </w:r>
    </w:p>
    <w:p w14:paraId="34F89792" w14:textId="77777777" w:rsidR="003A3559" w:rsidRDefault="003A3559" w:rsidP="003A3559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 w:rsidRPr="004C11BA">
        <w:rPr>
          <w:rFonts w:ascii="Arial" w:hAnsi="Arial" w:cs="Arial"/>
          <w:color w:val="000000"/>
          <w:sz w:val="22"/>
          <w:lang w:eastAsia="zh-CN"/>
        </w:rPr>
        <w:t>China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3E63963B" w14:textId="56AB8885" w:rsidR="00514B27" w:rsidRPr="00E15992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E15992" w:rsidRPr="00E15992">
        <w:rPr>
          <w:rFonts w:ascii="Arial" w:eastAsiaTheme="minorEastAsia" w:hAnsi="Arial" w:cs="Arial"/>
          <w:sz w:val="22"/>
          <w:lang w:eastAsia="zh-CN"/>
        </w:rPr>
        <w:t>WF on RRM requirements for NR_FR1_7MHz_BW</w:t>
      </w:r>
    </w:p>
    <w:p w14:paraId="3B68B2C3" w14:textId="0D872D1A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5A8AD924" w14:textId="0B97D47D" w:rsidR="007A4F90" w:rsidRDefault="007A4F90" w:rsidP="007A4F90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>
        <w:rPr>
          <w:lang w:val="en-US" w:eastAsia="ja-JP"/>
        </w:rPr>
        <w:t xml:space="preserve">Topic #1: </w:t>
      </w:r>
      <w:r w:rsidR="00F82B9D" w:rsidRPr="00F82B9D">
        <w:rPr>
          <w:lang w:val="en-US" w:eastAsia="ja-JP"/>
        </w:rPr>
        <w:t>RRM performance requirements</w:t>
      </w:r>
      <w:r>
        <w:rPr>
          <w:lang w:val="en-US" w:eastAsia="zh-CN"/>
        </w:rPr>
        <w:t xml:space="preserve"> </w:t>
      </w:r>
    </w:p>
    <w:p w14:paraId="521F359A" w14:textId="4F57225E" w:rsidR="00514B27" w:rsidRDefault="00514B27" w:rsidP="00514B2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1-1 </w:t>
      </w:r>
      <w:r w:rsidR="00F82B9D" w:rsidRPr="00F82B9D">
        <w:rPr>
          <w:sz w:val="24"/>
          <w:szCs w:val="16"/>
        </w:rPr>
        <w:t>RRM performance requirements to support 7MHz CBW</w:t>
      </w:r>
      <w:r>
        <w:rPr>
          <w:sz w:val="24"/>
          <w:szCs w:val="16"/>
        </w:rPr>
        <w:t xml:space="preserve"> </w:t>
      </w:r>
    </w:p>
    <w:p w14:paraId="118DEE71" w14:textId="7B4D20A8" w:rsidR="007A4F90" w:rsidRDefault="00285F96" w:rsidP="00783264">
      <w:pPr>
        <w:rPr>
          <w:b/>
          <w:u w:val="single"/>
          <w:lang w:eastAsia="ko-KR"/>
        </w:rPr>
      </w:pPr>
      <w:r w:rsidRPr="00285F96">
        <w:rPr>
          <w:b/>
          <w:u w:val="single"/>
          <w:lang w:eastAsia="ko-KR"/>
        </w:rPr>
        <w:t>Issue 1-1-1: Whether to define new RRM performance requirements to support 7MHz CBW</w:t>
      </w:r>
    </w:p>
    <w:p w14:paraId="55583E16" w14:textId="77777777" w:rsidR="00270993" w:rsidRPr="001652D4" w:rsidRDefault="00270993" w:rsidP="00270993">
      <w:pPr>
        <w:snapToGrid w:val="0"/>
        <w:spacing w:after="120"/>
        <w:rPr>
          <w:sz w:val="21"/>
          <w:highlight w:val="green"/>
          <w:lang w:eastAsia="zh-CN"/>
        </w:rPr>
      </w:pPr>
      <w:r w:rsidRPr="001652D4">
        <w:rPr>
          <w:rFonts w:hint="eastAsia"/>
          <w:sz w:val="21"/>
          <w:highlight w:val="green"/>
          <w:lang w:eastAsia="zh-CN"/>
        </w:rPr>
        <w:t>A</w:t>
      </w:r>
      <w:r w:rsidRPr="001652D4">
        <w:rPr>
          <w:sz w:val="21"/>
          <w:highlight w:val="green"/>
          <w:lang w:eastAsia="zh-CN"/>
        </w:rPr>
        <w:t>greement:</w:t>
      </w:r>
    </w:p>
    <w:p w14:paraId="3552A4DD" w14:textId="77777777" w:rsidR="00270993" w:rsidRPr="001652D4" w:rsidRDefault="00270993" w:rsidP="00270993">
      <w:pPr>
        <w:pStyle w:val="aff6"/>
        <w:numPr>
          <w:ilvl w:val="1"/>
          <w:numId w:val="5"/>
        </w:numPr>
        <w:overflowPunct/>
        <w:autoSpaceDE/>
        <w:autoSpaceDN/>
        <w:adjustRightInd/>
        <w:snapToGrid w:val="0"/>
        <w:spacing w:after="120"/>
        <w:ind w:left="1440" w:firstLineChars="0"/>
        <w:textAlignment w:val="auto"/>
        <w:rPr>
          <w:rFonts w:eastAsia="宋体"/>
          <w:highlight w:val="green"/>
        </w:rPr>
      </w:pPr>
      <w:r w:rsidRPr="001652D4">
        <w:rPr>
          <w:rFonts w:eastAsia="宋体"/>
          <w:highlight w:val="green"/>
        </w:rPr>
        <w:t>No need to define new RRM performance requirements to support 7MHz CBW.</w:t>
      </w:r>
    </w:p>
    <w:p w14:paraId="6B0ADC39" w14:textId="6652122E" w:rsidR="00270993" w:rsidRPr="00270993" w:rsidRDefault="00270993" w:rsidP="00783264">
      <w:pPr>
        <w:pStyle w:val="aff6"/>
        <w:numPr>
          <w:ilvl w:val="1"/>
          <w:numId w:val="5"/>
        </w:numPr>
        <w:overflowPunct/>
        <w:autoSpaceDE/>
        <w:autoSpaceDN/>
        <w:adjustRightInd/>
        <w:snapToGrid w:val="0"/>
        <w:spacing w:after="120"/>
        <w:ind w:left="1440" w:firstLineChars="0"/>
        <w:textAlignment w:val="auto"/>
        <w:rPr>
          <w:rFonts w:eastAsia="宋体" w:hint="eastAsia"/>
          <w:highlight w:val="green"/>
        </w:rPr>
      </w:pPr>
      <w:r w:rsidRPr="001652D4">
        <w:rPr>
          <w:rFonts w:eastAsia="宋体"/>
          <w:highlight w:val="green"/>
        </w:rPr>
        <w:t>No RRM specification impact for this WI.</w:t>
      </w:r>
      <w:bookmarkStart w:id="0" w:name="_GoBack"/>
      <w:bookmarkEnd w:id="0"/>
    </w:p>
    <w:p w14:paraId="75FAC88F" w14:textId="77777777" w:rsidR="002B4BD4" w:rsidRPr="002B4BD4" w:rsidRDefault="002B4BD4" w:rsidP="003C176E">
      <w:pPr>
        <w:rPr>
          <w:lang w:val="en-US" w:eastAsia="zh-CN"/>
        </w:rPr>
      </w:pPr>
    </w:p>
    <w:p w14:paraId="0DC8B6A6" w14:textId="490A04CA" w:rsidR="0058291F" w:rsidRPr="002C1E1D" w:rsidRDefault="002B4BD4" w:rsidP="002C1E1D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>
        <w:rPr>
          <w:lang w:val="en-US" w:eastAsia="ja-JP"/>
        </w:rPr>
        <w:t>Reference</w:t>
      </w:r>
    </w:p>
    <w:p w14:paraId="7BB2C95B" w14:textId="23A19642" w:rsidR="002C1E1D" w:rsidRPr="003B5E84" w:rsidRDefault="00285F96" w:rsidP="00783264">
      <w:pPr>
        <w:tabs>
          <w:tab w:val="left" w:pos="360"/>
        </w:tabs>
        <w:spacing w:after="120"/>
        <w:rPr>
          <w:lang w:eastAsia="zh-CN"/>
        </w:rPr>
      </w:pPr>
      <w:r w:rsidRPr="00285F96">
        <w:rPr>
          <w:lang w:eastAsia="zh-CN"/>
        </w:rPr>
        <w:t>R4-2505557</w:t>
      </w:r>
      <w:r w:rsidR="00783264" w:rsidRPr="00783264">
        <w:rPr>
          <w:lang w:eastAsia="zh-CN"/>
        </w:rPr>
        <w:tab/>
      </w:r>
      <w:r w:rsidRPr="00285F96">
        <w:rPr>
          <w:lang w:eastAsia="zh-CN"/>
        </w:rPr>
        <w:t>Topic summary for [115][208] NR_FR1_7MHz_BW</w:t>
      </w:r>
    </w:p>
    <w:sectPr w:rsidR="002C1E1D" w:rsidRPr="003B5E8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F179A" w14:textId="77777777" w:rsidR="00062797" w:rsidRDefault="00062797">
      <w:pPr>
        <w:spacing w:after="0"/>
      </w:pPr>
      <w:r>
        <w:separator/>
      </w:r>
    </w:p>
  </w:endnote>
  <w:endnote w:type="continuationSeparator" w:id="0">
    <w:p w14:paraId="17840C7C" w14:textId="77777777" w:rsidR="00062797" w:rsidRDefault="00062797">
      <w:pPr>
        <w:spacing w:after="0"/>
      </w:pPr>
      <w:r>
        <w:continuationSeparator/>
      </w:r>
    </w:p>
  </w:endnote>
  <w:endnote w:type="continuationNotice" w:id="1">
    <w:p w14:paraId="049FF8DC" w14:textId="77777777" w:rsidR="00062797" w:rsidRDefault="000627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EA509" w14:textId="77777777" w:rsidR="00062797" w:rsidRDefault="00062797">
      <w:pPr>
        <w:spacing w:after="0"/>
      </w:pPr>
      <w:r>
        <w:separator/>
      </w:r>
    </w:p>
  </w:footnote>
  <w:footnote w:type="continuationSeparator" w:id="0">
    <w:p w14:paraId="6701F6F1" w14:textId="77777777" w:rsidR="00062797" w:rsidRDefault="00062797">
      <w:pPr>
        <w:spacing w:after="0"/>
      </w:pPr>
      <w:r>
        <w:continuationSeparator/>
      </w:r>
    </w:p>
  </w:footnote>
  <w:footnote w:type="continuationNotice" w:id="1">
    <w:p w14:paraId="1F8C39EC" w14:textId="77777777" w:rsidR="00062797" w:rsidRDefault="000627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BF1"/>
    <w:multiLevelType w:val="multilevel"/>
    <w:tmpl w:val="024F3BF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42928"/>
    <w:multiLevelType w:val="multilevel"/>
    <w:tmpl w:val="0A742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FF0"/>
    <w:multiLevelType w:val="hybridMultilevel"/>
    <w:tmpl w:val="8A520C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11545"/>
    <w:multiLevelType w:val="multilevel"/>
    <w:tmpl w:val="0E41154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BC6814"/>
    <w:multiLevelType w:val="multilevel"/>
    <w:tmpl w:val="16BC6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12369"/>
    <w:multiLevelType w:val="multilevel"/>
    <w:tmpl w:val="18412369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54275"/>
    <w:multiLevelType w:val="multilevel"/>
    <w:tmpl w:val="1CE54275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EF30AD"/>
    <w:multiLevelType w:val="hybridMultilevel"/>
    <w:tmpl w:val="4BE0647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4" w15:restartNumberingAfterBreak="0">
    <w:nsid w:val="29795176"/>
    <w:multiLevelType w:val="multilevel"/>
    <w:tmpl w:val="297951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E21E08"/>
    <w:multiLevelType w:val="multilevel"/>
    <w:tmpl w:val="30E21E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02BF8"/>
    <w:multiLevelType w:val="multilevel"/>
    <w:tmpl w:val="37B02B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F1704B5"/>
    <w:multiLevelType w:val="hybridMultilevel"/>
    <w:tmpl w:val="37D08B2C"/>
    <w:lvl w:ilvl="0" w:tplc="7E14534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4127B"/>
    <w:multiLevelType w:val="multilevel"/>
    <w:tmpl w:val="454412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274EC6"/>
    <w:multiLevelType w:val="multilevel"/>
    <w:tmpl w:val="48274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54CB961F"/>
    <w:multiLevelType w:val="singleLevel"/>
    <w:tmpl w:val="54CB961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4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72CB2"/>
    <w:multiLevelType w:val="multilevel"/>
    <w:tmpl w:val="DBE4472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F07C53"/>
    <w:multiLevelType w:val="multilevel"/>
    <w:tmpl w:val="5AF07C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A044C"/>
    <w:multiLevelType w:val="hybridMultilevel"/>
    <w:tmpl w:val="EFD2F7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0" w15:restartNumberingAfterBreak="0">
    <w:nsid w:val="635E5F7F"/>
    <w:multiLevelType w:val="multilevel"/>
    <w:tmpl w:val="635E5F7F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7B08B4"/>
    <w:multiLevelType w:val="singleLevel"/>
    <w:tmpl w:val="647B08B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2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6EB0C2F"/>
    <w:multiLevelType w:val="hybridMultilevel"/>
    <w:tmpl w:val="4484E75E"/>
    <w:lvl w:ilvl="0" w:tplc="37EA536A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D741B"/>
    <w:multiLevelType w:val="multilevel"/>
    <w:tmpl w:val="6E7D7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3DA9"/>
    <w:multiLevelType w:val="multilevel"/>
    <w:tmpl w:val="72253DA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EC1BBA"/>
    <w:multiLevelType w:val="multilevel"/>
    <w:tmpl w:val="76EC1BB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B148EF"/>
    <w:multiLevelType w:val="multilevel"/>
    <w:tmpl w:val="7DB148EF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5"/>
  </w:num>
  <w:num w:numId="6">
    <w:abstractNumId w:val="7"/>
  </w:num>
  <w:num w:numId="7">
    <w:abstractNumId w:val="21"/>
  </w:num>
  <w:num w:numId="8">
    <w:abstractNumId w:val="15"/>
  </w:num>
  <w:num w:numId="9">
    <w:abstractNumId w:val="24"/>
  </w:num>
  <w:num w:numId="10">
    <w:abstractNumId w:val="16"/>
    <w:lvlOverride w:ilvl="0">
      <w:startOverride w:val="1"/>
    </w:lvlOverride>
  </w:num>
  <w:num w:numId="11">
    <w:abstractNumId w:val="34"/>
  </w:num>
  <w:num w:numId="12">
    <w:abstractNumId w:val="1"/>
  </w:num>
  <w:num w:numId="13">
    <w:abstractNumId w:val="8"/>
  </w:num>
  <w:num w:numId="14">
    <w:abstractNumId w:val="20"/>
  </w:num>
  <w:num w:numId="15">
    <w:abstractNumId w:val="31"/>
  </w:num>
  <w:num w:numId="16">
    <w:abstractNumId w:val="23"/>
  </w:num>
  <w:num w:numId="17">
    <w:abstractNumId w:val="3"/>
  </w:num>
  <w:num w:numId="18">
    <w:abstractNumId w:val="22"/>
    <w:lvlOverride w:ilvl="0">
      <w:startOverride w:val="1"/>
    </w:lvlOverride>
    <w:lvlOverride w:ilvl="1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</w:num>
  <w:num w:numId="20">
    <w:abstractNumId w:val="11"/>
  </w:num>
  <w:num w:numId="21">
    <w:abstractNumId w:val="14"/>
  </w:num>
  <w:num w:numId="22">
    <w:abstractNumId w:val="27"/>
  </w:num>
  <w:num w:numId="23">
    <w:abstractNumId w:val="30"/>
  </w:num>
  <w:num w:numId="24">
    <w:abstractNumId w:val="0"/>
  </w:num>
  <w:num w:numId="25">
    <w:abstractNumId w:val="35"/>
  </w:num>
  <w:num w:numId="26">
    <w:abstractNumId w:val="17"/>
  </w:num>
  <w:num w:numId="27">
    <w:abstractNumId w:val="6"/>
  </w:num>
  <w:num w:numId="28">
    <w:abstractNumId w:val="4"/>
  </w:num>
  <w:num w:numId="29">
    <w:abstractNumId w:val="36"/>
  </w:num>
  <w:num w:numId="30">
    <w:abstractNumId w:val="25"/>
  </w:num>
  <w:num w:numId="31">
    <w:abstractNumId w:val="19"/>
  </w:num>
  <w:num w:numId="32">
    <w:abstractNumId w:val="34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2"/>
  </w:num>
  <w:num w:numId="36">
    <w:abstractNumId w:val="26"/>
  </w:num>
  <w:num w:numId="37">
    <w:abstractNumId w:val="12"/>
  </w:num>
  <w:num w:numId="38">
    <w:abstractNumId w:val="28"/>
  </w:num>
  <w:num w:numId="39">
    <w:abstractNumId w:val="24"/>
  </w:num>
  <w:num w:numId="40">
    <w:abstractNumId w:val="29"/>
  </w:num>
  <w:num w:numId="41">
    <w:abstractNumId w:val="33"/>
  </w:num>
  <w:num w:numId="42">
    <w:abstractNumId w:val="25"/>
  </w:num>
  <w:num w:numId="43">
    <w:abstractNumId w:val="13"/>
  </w:num>
  <w:num w:numId="44">
    <w:abstractNumId w:val="2"/>
  </w:num>
  <w:num w:numId="45">
    <w:abstractNumId w:val="9"/>
  </w:num>
  <w:num w:numId="46">
    <w:abstractNumId w:val="37"/>
  </w:num>
  <w:num w:numId="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2E29"/>
    <w:rsid w:val="0003495E"/>
    <w:rsid w:val="00035A3C"/>
    <w:rsid w:val="00035C50"/>
    <w:rsid w:val="000365FF"/>
    <w:rsid w:val="0003678F"/>
    <w:rsid w:val="00036B46"/>
    <w:rsid w:val="0004129B"/>
    <w:rsid w:val="0004142F"/>
    <w:rsid w:val="00041644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797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BB1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A32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8FD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51"/>
    <w:rsid w:val="002435CA"/>
    <w:rsid w:val="00244198"/>
    <w:rsid w:val="0024469F"/>
    <w:rsid w:val="00244FC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699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993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5F96"/>
    <w:rsid w:val="002872DD"/>
    <w:rsid w:val="00290626"/>
    <w:rsid w:val="00291576"/>
    <w:rsid w:val="0029189F"/>
    <w:rsid w:val="00293169"/>
    <w:rsid w:val="002939AF"/>
    <w:rsid w:val="00293ABB"/>
    <w:rsid w:val="00294491"/>
    <w:rsid w:val="00294783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4BD4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6EB"/>
    <w:rsid w:val="002D383C"/>
    <w:rsid w:val="002D5640"/>
    <w:rsid w:val="002D5F62"/>
    <w:rsid w:val="002D6BDF"/>
    <w:rsid w:val="002D6E47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6BC9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559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068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6B7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576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4FA2"/>
    <w:rsid w:val="0058519C"/>
    <w:rsid w:val="00586A1C"/>
    <w:rsid w:val="00586AC9"/>
    <w:rsid w:val="00586CF9"/>
    <w:rsid w:val="00586F55"/>
    <w:rsid w:val="0058764D"/>
    <w:rsid w:val="005876F2"/>
    <w:rsid w:val="0058786A"/>
    <w:rsid w:val="00587EB0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2AC"/>
    <w:rsid w:val="005A3923"/>
    <w:rsid w:val="005A3A9E"/>
    <w:rsid w:val="005A447C"/>
    <w:rsid w:val="005A4D0C"/>
    <w:rsid w:val="005A598F"/>
    <w:rsid w:val="005A6308"/>
    <w:rsid w:val="005A64AC"/>
    <w:rsid w:val="005B1FDE"/>
    <w:rsid w:val="005B2094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0AA"/>
    <w:rsid w:val="006576B9"/>
    <w:rsid w:val="006618C7"/>
    <w:rsid w:val="00663C6A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366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15F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3BFA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264"/>
    <w:rsid w:val="00783EF5"/>
    <w:rsid w:val="00784448"/>
    <w:rsid w:val="00784C97"/>
    <w:rsid w:val="00786921"/>
    <w:rsid w:val="0079084B"/>
    <w:rsid w:val="00791D12"/>
    <w:rsid w:val="00791DAB"/>
    <w:rsid w:val="007922B4"/>
    <w:rsid w:val="00792CDC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4F90"/>
    <w:rsid w:val="007A51C3"/>
    <w:rsid w:val="007A70ED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BD7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8AA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0B77"/>
    <w:rsid w:val="00891EE1"/>
    <w:rsid w:val="00893987"/>
    <w:rsid w:val="00894CAF"/>
    <w:rsid w:val="00895695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349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4FFB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4C09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35C7"/>
    <w:rsid w:val="009F386E"/>
    <w:rsid w:val="009F5818"/>
    <w:rsid w:val="009F6BEF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64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A80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0FBE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7736"/>
    <w:rsid w:val="00AE10CE"/>
    <w:rsid w:val="00AE237F"/>
    <w:rsid w:val="00AE316C"/>
    <w:rsid w:val="00AE31B9"/>
    <w:rsid w:val="00AE44A9"/>
    <w:rsid w:val="00AE4A4D"/>
    <w:rsid w:val="00AE4C0A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6371"/>
    <w:rsid w:val="00B57265"/>
    <w:rsid w:val="00B6104E"/>
    <w:rsid w:val="00B633AE"/>
    <w:rsid w:val="00B665D2"/>
    <w:rsid w:val="00B6737C"/>
    <w:rsid w:val="00B67681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31E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0D2A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1AC6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63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4B1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B5A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1F7A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4911"/>
    <w:rsid w:val="00D251AC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73F7D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698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0A10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5992"/>
    <w:rsid w:val="00E160A5"/>
    <w:rsid w:val="00E1713D"/>
    <w:rsid w:val="00E17369"/>
    <w:rsid w:val="00E173C4"/>
    <w:rsid w:val="00E209B4"/>
    <w:rsid w:val="00E20A43"/>
    <w:rsid w:val="00E22617"/>
    <w:rsid w:val="00E23898"/>
    <w:rsid w:val="00E2421C"/>
    <w:rsid w:val="00E2557B"/>
    <w:rsid w:val="00E25B25"/>
    <w:rsid w:val="00E26A2E"/>
    <w:rsid w:val="00E27AEC"/>
    <w:rsid w:val="00E3149E"/>
    <w:rsid w:val="00E31817"/>
    <w:rsid w:val="00E319F1"/>
    <w:rsid w:val="00E33614"/>
    <w:rsid w:val="00E33CD2"/>
    <w:rsid w:val="00E3512A"/>
    <w:rsid w:val="00E36EC2"/>
    <w:rsid w:val="00E37088"/>
    <w:rsid w:val="00E37839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005"/>
    <w:rsid w:val="00E5123D"/>
    <w:rsid w:val="00E51E56"/>
    <w:rsid w:val="00E531EB"/>
    <w:rsid w:val="00E540F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95F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2B9D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1A0B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01FF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BD4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4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6">
    <w:name w:val="正文文本缩进 2 字符"/>
    <w:basedOn w:val="a0"/>
    <w:link w:val="25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Bullet list,列,列表段"/>
    <w:basedOn w:val="a"/>
    <w:link w:val="aff7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6"/>
    <w:uiPriority w:val="99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f8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898185-65E5-4B52-9C4A-4ABD8DE085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575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CTC-Lu YANG</cp:lastModifiedBy>
  <cp:revision>33</cp:revision>
  <cp:lastPrinted>2019-04-25T01:09:00Z</cp:lastPrinted>
  <dcterms:created xsi:type="dcterms:W3CDTF">2024-11-21T22:32:00Z</dcterms:created>
  <dcterms:modified xsi:type="dcterms:W3CDTF">2025-05-23T05:41:00Z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